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EAF4B" w14:textId="77777777" w:rsidR="000D38AF" w:rsidRDefault="000D38AF" w:rsidP="000D38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CRAUCESTRE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fl.1414)</w:t>
      </w:r>
    </w:p>
    <w:p w14:paraId="40D79D7F" w14:textId="77777777" w:rsidR="000D38AF" w:rsidRDefault="000D38AF" w:rsidP="000D38AF">
      <w:pPr>
        <w:pStyle w:val="NoSpacing"/>
        <w:rPr>
          <w:rFonts w:cs="Times New Roman"/>
          <w:szCs w:val="24"/>
        </w:rPr>
      </w:pPr>
    </w:p>
    <w:p w14:paraId="2AC1F564" w14:textId="77777777" w:rsidR="000D38AF" w:rsidRDefault="000D38AF" w:rsidP="000D38AF">
      <w:pPr>
        <w:pStyle w:val="NoSpacing"/>
        <w:rPr>
          <w:rFonts w:cs="Times New Roman"/>
          <w:szCs w:val="24"/>
        </w:rPr>
      </w:pPr>
    </w:p>
    <w:p w14:paraId="6DEFD883" w14:textId="77777777" w:rsidR="000D38AF" w:rsidRDefault="000D38AF" w:rsidP="000D38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Feb.1414</w:t>
      </w:r>
      <w:r>
        <w:rPr>
          <w:rFonts w:cs="Times New Roman"/>
          <w:szCs w:val="24"/>
        </w:rPr>
        <w:tab/>
        <w:t xml:space="preserve">He was a juror on the inquisition </w:t>
      </w:r>
      <w:proofErr w:type="spellStart"/>
      <w:r>
        <w:rPr>
          <w:rFonts w:cs="Times New Roman"/>
          <w:szCs w:val="24"/>
        </w:rPr>
        <w:t>melius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inquirendo</w:t>
      </w:r>
      <w:proofErr w:type="spellEnd"/>
      <w:r>
        <w:rPr>
          <w:rFonts w:cs="Times New Roman"/>
          <w:szCs w:val="24"/>
        </w:rPr>
        <w:t xml:space="preserve"> held in Corbridge,</w:t>
      </w:r>
    </w:p>
    <w:p w14:paraId="25521BF8" w14:textId="77777777" w:rsidR="000D38AF" w:rsidRDefault="000D38AF" w:rsidP="000D38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Northumberland, into lands of Agnes de </w:t>
      </w:r>
      <w:proofErr w:type="spellStart"/>
      <w:r>
        <w:rPr>
          <w:rFonts w:cs="Times New Roman"/>
          <w:szCs w:val="24"/>
        </w:rPr>
        <w:t>Trewyke</w:t>
      </w:r>
      <w:proofErr w:type="spellEnd"/>
      <w:r>
        <w:rPr>
          <w:rFonts w:cs="Times New Roman"/>
          <w:szCs w:val="24"/>
        </w:rPr>
        <w:t>(q.v.).</w:t>
      </w:r>
    </w:p>
    <w:p w14:paraId="5A07AEAB" w14:textId="77777777" w:rsidR="000D38AF" w:rsidRDefault="000D38AF" w:rsidP="000D38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7A0DDE">
          <w:rPr>
            <w:rStyle w:val="Hyperlink"/>
            <w:rFonts w:cs="Times New Roman"/>
            <w:szCs w:val="24"/>
          </w:rPr>
          <w:t>https://inquisitionspostmortem.ac.uk/view/inquisition/20-053/54</w:t>
        </w:r>
      </w:hyperlink>
      <w:r>
        <w:rPr>
          <w:rFonts w:cs="Times New Roman"/>
          <w:szCs w:val="24"/>
        </w:rPr>
        <w:t xml:space="preserve"> )</w:t>
      </w:r>
    </w:p>
    <w:p w14:paraId="73C4AB16" w14:textId="77777777" w:rsidR="000D38AF" w:rsidRDefault="000D38AF" w:rsidP="000D38AF">
      <w:pPr>
        <w:pStyle w:val="NoSpacing"/>
        <w:rPr>
          <w:rFonts w:cs="Times New Roman"/>
          <w:szCs w:val="24"/>
        </w:rPr>
      </w:pPr>
    </w:p>
    <w:p w14:paraId="5AE46A72" w14:textId="77777777" w:rsidR="000D38AF" w:rsidRDefault="000D38AF" w:rsidP="000D38AF">
      <w:pPr>
        <w:pStyle w:val="NoSpacing"/>
        <w:rPr>
          <w:rFonts w:cs="Times New Roman"/>
          <w:szCs w:val="24"/>
        </w:rPr>
      </w:pPr>
    </w:p>
    <w:p w14:paraId="07D47035" w14:textId="77777777" w:rsidR="000D38AF" w:rsidRDefault="000D38AF" w:rsidP="000D38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February 2024</w:t>
      </w:r>
    </w:p>
    <w:p w14:paraId="5EE96C4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1D0AC" w14:textId="77777777" w:rsidR="000D38AF" w:rsidRDefault="000D38AF" w:rsidP="009139A6">
      <w:r>
        <w:separator/>
      </w:r>
    </w:p>
  </w:endnote>
  <w:endnote w:type="continuationSeparator" w:id="0">
    <w:p w14:paraId="5B3895B8" w14:textId="77777777" w:rsidR="000D38AF" w:rsidRDefault="000D38A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3209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8DF9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71D2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A84CF" w14:textId="77777777" w:rsidR="000D38AF" w:rsidRDefault="000D38AF" w:rsidP="009139A6">
      <w:r>
        <w:separator/>
      </w:r>
    </w:p>
  </w:footnote>
  <w:footnote w:type="continuationSeparator" w:id="0">
    <w:p w14:paraId="41FAA688" w14:textId="77777777" w:rsidR="000D38AF" w:rsidRDefault="000D38A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28AC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B6FF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890F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8AF"/>
    <w:rsid w:val="000666E0"/>
    <w:rsid w:val="000D38AF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D314B"/>
  <w15:chartTrackingRefBased/>
  <w15:docId w15:val="{24BD8C8B-695B-4530-812E-24371BCF5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D38A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0-053/5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2024-02-07T19:48:00Z</dcterms:created>
  <dcterms:modified xsi:type="dcterms:W3CDTF">2024-02-07T19:48:00Z</dcterms:modified>
</cp:coreProperties>
</file>